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E66CD" w14:textId="77777777" w:rsidR="00D0722E" w:rsidRPr="008642EC" w:rsidRDefault="00D0722E" w:rsidP="00D0722E">
      <w:pPr>
        <w:pStyle w:val="BasicParagraph"/>
        <w:suppressAutoHyphens/>
        <w:spacing w:line="240" w:lineRule="auto"/>
        <w:rPr>
          <w:rFonts w:ascii="Times New Roman" w:hAnsi="Times New Roman" w:cs="Times New Roman"/>
          <w:bCs/>
          <w:color w:val="000000" w:themeColor="text1"/>
          <w:szCs w:val="21"/>
        </w:rPr>
      </w:pPr>
      <w:r>
        <w:tab/>
      </w: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E5A8543" w14:textId="77777777" w:rsidR="00D0722E" w:rsidRDefault="00D0722E" w:rsidP="00D0722E">
      <w:pPr>
        <w:pStyle w:val="BasicParagraph"/>
        <w:suppressAutoHyphens/>
        <w:spacing w:line="240" w:lineRule="auto"/>
        <w:rPr>
          <w:rFonts w:ascii="Times New Roman" w:hAnsi="Times New Roman" w:cs="Times New Roman"/>
          <w:b/>
          <w:bCs/>
          <w:color w:val="000000" w:themeColor="text1"/>
          <w:sz w:val="21"/>
          <w:szCs w:val="21"/>
        </w:rPr>
      </w:pPr>
    </w:p>
    <w:p w14:paraId="21B73D6C" w14:textId="77777777" w:rsidR="00D0722E" w:rsidRPr="00582653" w:rsidRDefault="00D0722E" w:rsidP="00D0722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DBC293C" w14:textId="77777777" w:rsidR="00D0722E" w:rsidRDefault="00D0722E" w:rsidP="00D0722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686A3D7" w14:textId="77777777" w:rsidR="00D0722E" w:rsidRDefault="00D0722E" w:rsidP="00D0722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64815B1" w14:textId="77777777" w:rsidR="00D0722E" w:rsidRPr="00582653" w:rsidRDefault="00D0722E" w:rsidP="00D0722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D586ACB" wp14:editId="2405D8B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675160B" w14:textId="63673801" w:rsidR="00D0722E" w:rsidRDefault="00D0722E" w:rsidP="00D0722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minutes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4DB8FD2" w14:textId="77777777" w:rsidR="00D0722E" w:rsidRDefault="00D0722E" w:rsidP="00D0722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6292D60" w14:textId="77777777" w:rsidR="00D0722E" w:rsidRPr="00582653" w:rsidRDefault="00D0722E" w:rsidP="00D0722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4BE9DA8" w14:textId="77777777" w:rsidR="00D0722E" w:rsidRPr="00582653" w:rsidRDefault="00D0722E" w:rsidP="00D0722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FB31172" w14:textId="77777777" w:rsidR="00D0722E" w:rsidRPr="008642EC" w:rsidRDefault="00D0722E" w:rsidP="00D0722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3B10CF7" w14:textId="77777777" w:rsidR="00D0722E" w:rsidRPr="008642EC" w:rsidRDefault="00D0722E" w:rsidP="00D0722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A4B55AC" w14:textId="77777777" w:rsidR="00D0722E" w:rsidRPr="00582653" w:rsidRDefault="00D0722E" w:rsidP="00D0722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7225736" w14:textId="77777777" w:rsidR="00D0722E" w:rsidRPr="008642EC" w:rsidRDefault="00D0722E" w:rsidP="00D0722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B78A781" w14:textId="77777777" w:rsidR="00D0722E" w:rsidRPr="008642EC" w:rsidRDefault="00D0722E" w:rsidP="00D0722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EBEE77D" w14:textId="77777777" w:rsidR="00D0722E" w:rsidRPr="00582653" w:rsidRDefault="00D0722E" w:rsidP="00D0722E">
      <w:pPr>
        <w:pStyle w:val="BasicParagraph"/>
        <w:suppressAutoHyphens/>
        <w:spacing w:line="240" w:lineRule="auto"/>
        <w:rPr>
          <w:rFonts w:ascii="Times New Roman" w:hAnsi="Times New Roman" w:cs="Times New Roman"/>
          <w:color w:val="000000" w:themeColor="text1"/>
          <w:sz w:val="21"/>
          <w:szCs w:val="21"/>
        </w:rPr>
      </w:pPr>
    </w:p>
    <w:p w14:paraId="3CC38844" w14:textId="77777777" w:rsidR="00D0722E" w:rsidRPr="00582653" w:rsidRDefault="00D0722E" w:rsidP="00D0722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44F7B16" w14:textId="77777777" w:rsidR="00D0722E" w:rsidRDefault="00D0722E" w:rsidP="00D0722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831C16C" w14:textId="77777777" w:rsidR="00D0722E" w:rsidRDefault="00D0722E" w:rsidP="00D0722E">
      <w:pPr>
        <w:pStyle w:val="BasicParagraph"/>
        <w:suppressAutoHyphens/>
        <w:spacing w:line="240" w:lineRule="auto"/>
        <w:ind w:left="720"/>
        <w:rPr>
          <w:rFonts w:ascii="Times New Roman" w:hAnsi="Times New Roman" w:cs="Times New Roman"/>
          <w:color w:val="000000" w:themeColor="text1"/>
          <w:sz w:val="21"/>
          <w:szCs w:val="21"/>
        </w:rPr>
      </w:pPr>
    </w:p>
    <w:p w14:paraId="57D6428C" w14:textId="77777777" w:rsidR="00D0722E" w:rsidRDefault="00D0722E" w:rsidP="00D0722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1C3C76E" w14:textId="77777777" w:rsidR="00D0722E" w:rsidRDefault="00D0722E" w:rsidP="00D0722E">
      <w:pPr>
        <w:pStyle w:val="BasicParagraph"/>
        <w:suppressAutoHyphens/>
        <w:spacing w:line="240" w:lineRule="auto"/>
        <w:ind w:left="1440"/>
        <w:rPr>
          <w:rFonts w:ascii="Times New Roman" w:hAnsi="Times New Roman" w:cs="Times New Roman"/>
          <w:color w:val="000000" w:themeColor="text1"/>
          <w:sz w:val="21"/>
          <w:szCs w:val="21"/>
        </w:rPr>
      </w:pPr>
    </w:p>
    <w:p w14:paraId="5EC6A73E" w14:textId="77777777" w:rsidR="00D0722E" w:rsidRDefault="00D0722E" w:rsidP="00D0722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60ADF07" w14:textId="77777777" w:rsidR="00D0722E" w:rsidRDefault="00D0722E" w:rsidP="00D0722E">
      <w:pPr>
        <w:pStyle w:val="BasicParagraph"/>
        <w:suppressAutoHyphens/>
        <w:spacing w:line="240" w:lineRule="auto"/>
        <w:ind w:left="1440"/>
        <w:rPr>
          <w:rFonts w:ascii="Times New Roman" w:hAnsi="Times New Roman" w:cs="Times New Roman"/>
          <w:color w:val="000000" w:themeColor="text1"/>
          <w:sz w:val="21"/>
          <w:szCs w:val="21"/>
        </w:rPr>
      </w:pPr>
    </w:p>
    <w:p w14:paraId="6A1AB96D" w14:textId="77777777" w:rsidR="00D0722E" w:rsidRDefault="00D0722E" w:rsidP="00D0722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B2F3785" w14:textId="77777777" w:rsidR="00D0722E" w:rsidRDefault="00D0722E">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A389D8B" w14:textId="43D205A4"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D0722E">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0722E"/>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D0722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0722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95B07-7E77-4478-AA6A-59785627D34F}"/>
</file>

<file path=customXml/itemProps2.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E9484CEE-2C29-4D46-B2C1-E0E82439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2023-07-06T05:09:00Z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